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E3" w:rsidRDefault="00CA59E3" w:rsidP="004160C8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CA59E3" w:rsidRDefault="00CA59E3" w:rsidP="004160C8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CA59E3" w:rsidRPr="00A833D4" w:rsidRDefault="00CA59E3" w:rsidP="004160C8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CA59E3" w:rsidRPr="00A833D4" w:rsidRDefault="00CA59E3" w:rsidP="004160C8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CA59E3" w:rsidRPr="00A833D4" w:rsidRDefault="00CA59E3" w:rsidP="004160C8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CA59E3" w:rsidRPr="00A833D4" w:rsidRDefault="00CA59E3" w:rsidP="004160C8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CA59E3" w:rsidRPr="00A833D4" w:rsidRDefault="00CA59E3" w:rsidP="004160C8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CA59E3" w:rsidRPr="00A833D4" w:rsidRDefault="00CA59E3" w:rsidP="004160C8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 надання земельних ділянок</w:t>
      </w:r>
    </w:p>
    <w:p w:rsidR="00CA59E3" w:rsidRDefault="00CA59E3" w:rsidP="004160C8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у користування юридичним особам </w:t>
      </w:r>
    </w:p>
    <w:p w:rsidR="00CA59E3" w:rsidRPr="00A833D4" w:rsidRDefault="00CA59E3" w:rsidP="004160C8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CA59E3" w:rsidRDefault="00CA59E3" w:rsidP="004160C8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>Розглянувши звернення юридичних осіб</w:t>
      </w:r>
      <w:r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CA59E3" w:rsidRPr="00A833D4" w:rsidRDefault="00CA59E3" w:rsidP="004160C8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CA59E3" w:rsidRDefault="00CA59E3" w:rsidP="004160C8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CA59E3" w:rsidRPr="00565B51" w:rsidRDefault="00CA59E3" w:rsidP="004160C8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CA59E3" w:rsidRDefault="00CA59E3" w:rsidP="00596D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0B1A69">
        <w:rPr>
          <w:color w:val="000000"/>
          <w:sz w:val="28"/>
          <w:szCs w:val="28"/>
        </w:rPr>
        <w:t xml:space="preserve">Відповідно до поданого клопотання </w:t>
      </w:r>
      <w:r w:rsidRPr="00C47016">
        <w:rPr>
          <w:b/>
          <w:color w:val="000000"/>
          <w:sz w:val="28"/>
          <w:szCs w:val="28"/>
        </w:rPr>
        <w:t>Лубенського комунального житлового – експлуатаційного управління</w:t>
      </w:r>
      <w:r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юридична адреса:</w:t>
      </w:r>
      <w:r w:rsidRPr="00706C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м. Лубни, </w:t>
      </w:r>
      <w:r w:rsidRPr="00706C49">
        <w:rPr>
          <w:color w:val="000000"/>
          <w:sz w:val="28"/>
          <w:szCs w:val="28"/>
        </w:rPr>
        <w:t>вул. Метеорологічна,</w:t>
      </w:r>
      <w:r>
        <w:rPr>
          <w:b/>
          <w:color w:val="000000"/>
          <w:sz w:val="28"/>
          <w:szCs w:val="28"/>
        </w:rPr>
        <w:t xml:space="preserve"> </w:t>
      </w:r>
      <w:r w:rsidRPr="00706C49">
        <w:rPr>
          <w:color w:val="000000"/>
          <w:sz w:val="28"/>
          <w:szCs w:val="28"/>
        </w:rPr>
        <w:t>22,</w:t>
      </w:r>
      <w:r w:rsidRPr="00252574">
        <w:rPr>
          <w:b/>
          <w:bCs/>
          <w:color w:val="000000"/>
          <w:sz w:val="28"/>
          <w:szCs w:val="28"/>
        </w:rPr>
        <w:t xml:space="preserve"> </w:t>
      </w:r>
      <w:r w:rsidRPr="000B1A69">
        <w:rPr>
          <w:color w:val="000000"/>
          <w:sz w:val="28"/>
          <w:szCs w:val="28"/>
        </w:rPr>
        <w:t xml:space="preserve"> затвердити те</w:t>
      </w:r>
      <w:r>
        <w:rPr>
          <w:color w:val="000000"/>
          <w:sz w:val="28"/>
          <w:szCs w:val="28"/>
        </w:rPr>
        <w:t>х</w:t>
      </w:r>
      <w:r w:rsidRPr="000B1A69">
        <w:rPr>
          <w:color w:val="000000"/>
          <w:sz w:val="28"/>
          <w:szCs w:val="28"/>
        </w:rPr>
        <w:t xml:space="preserve">нічну документацію із землеустрою щодо встановлення меж земельної ділянки в натурі (на місцевості) на земельну ділянку за адресою: м. Лубни, </w:t>
      </w:r>
      <w:r>
        <w:rPr>
          <w:color w:val="000000"/>
          <w:sz w:val="28"/>
          <w:szCs w:val="28"/>
        </w:rPr>
        <w:t>вул. Олійниці, 13,</w:t>
      </w:r>
      <w:r w:rsidRPr="000B1A69">
        <w:rPr>
          <w:color w:val="000000"/>
          <w:sz w:val="28"/>
          <w:szCs w:val="28"/>
        </w:rPr>
        <w:t xml:space="preserve"> загальною площею </w:t>
      </w:r>
      <w:smartTag w:uri="urn:schemas-microsoft-com:office:smarttags" w:element="metricconverter">
        <w:smartTagPr>
          <w:attr w:name="ProductID" w:val="0,0567 га"/>
        </w:smartTagPr>
        <w:r w:rsidRPr="000B1A69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 xml:space="preserve">0567 </w:t>
        </w:r>
        <w:r w:rsidRPr="000B1A69">
          <w:rPr>
            <w:color w:val="000000"/>
            <w:sz w:val="28"/>
            <w:szCs w:val="28"/>
          </w:rPr>
          <w:t>га</w:t>
        </w:r>
      </w:smartTag>
      <w:r w:rsidRPr="000B1A69">
        <w:rPr>
          <w:bCs/>
          <w:color w:val="000000"/>
          <w:sz w:val="28"/>
          <w:szCs w:val="28"/>
        </w:rPr>
        <w:t>,</w:t>
      </w:r>
      <w:r w:rsidRPr="000B1A69">
        <w:rPr>
          <w:color w:val="000000"/>
          <w:sz w:val="28"/>
          <w:szCs w:val="28"/>
        </w:rPr>
        <w:t xml:space="preserve">  кадастровий номер 5310700000:0</w:t>
      </w:r>
      <w:r>
        <w:rPr>
          <w:color w:val="000000"/>
          <w:sz w:val="28"/>
          <w:szCs w:val="28"/>
        </w:rPr>
        <w:t>6</w:t>
      </w:r>
      <w:r w:rsidRPr="000B1A69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31</w:t>
      </w:r>
      <w:r w:rsidRPr="000B1A69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 xml:space="preserve">50, </w:t>
      </w:r>
      <w:r w:rsidRPr="000B1A69">
        <w:rPr>
          <w:color w:val="000000"/>
          <w:sz w:val="28"/>
          <w:szCs w:val="28"/>
        </w:rPr>
        <w:t xml:space="preserve">за цільовим призначенням – </w:t>
      </w:r>
      <w:r>
        <w:rPr>
          <w:color w:val="000000"/>
          <w:sz w:val="28"/>
          <w:szCs w:val="28"/>
        </w:rPr>
        <w:t>для будівництва і обслуговування  багатоквартирного житлового будинку</w:t>
      </w:r>
      <w:r w:rsidRPr="00F140C3">
        <w:rPr>
          <w:color w:val="000000"/>
          <w:sz w:val="28"/>
          <w:szCs w:val="28"/>
        </w:rPr>
        <w:t xml:space="preserve"> </w:t>
      </w:r>
      <w:r w:rsidRPr="00A53E1E">
        <w:rPr>
          <w:color w:val="000000"/>
          <w:sz w:val="28"/>
          <w:szCs w:val="28"/>
        </w:rPr>
        <w:t xml:space="preserve">та надати </w:t>
      </w:r>
      <w:r>
        <w:rPr>
          <w:color w:val="000000"/>
          <w:sz w:val="28"/>
          <w:szCs w:val="28"/>
        </w:rPr>
        <w:t xml:space="preserve"> дану земельну ділянку згідно ст.92 Земельного кодексу України в постійне користування</w:t>
      </w:r>
      <w:r w:rsidRPr="00C47016">
        <w:rPr>
          <w:b/>
          <w:color w:val="000000"/>
          <w:sz w:val="28"/>
          <w:szCs w:val="28"/>
        </w:rPr>
        <w:t xml:space="preserve"> </w:t>
      </w:r>
      <w:r w:rsidRPr="00706C49">
        <w:rPr>
          <w:color w:val="000000"/>
          <w:sz w:val="28"/>
          <w:szCs w:val="28"/>
        </w:rPr>
        <w:t>Лубенському комунально</w:t>
      </w:r>
      <w:r>
        <w:rPr>
          <w:color w:val="000000"/>
          <w:sz w:val="28"/>
          <w:szCs w:val="28"/>
        </w:rPr>
        <w:t>му</w:t>
      </w:r>
      <w:r w:rsidRPr="00706C49">
        <w:rPr>
          <w:color w:val="000000"/>
          <w:sz w:val="28"/>
          <w:szCs w:val="28"/>
        </w:rPr>
        <w:t xml:space="preserve"> житлово – експлуатаційному управлінню.</w:t>
      </w:r>
    </w:p>
    <w:p w:rsidR="00CA59E3" w:rsidRPr="00143E94" w:rsidRDefault="00CA59E3" w:rsidP="00E87BCA">
      <w:pPr>
        <w:jc w:val="both"/>
        <w:rPr>
          <w:color w:val="000000"/>
          <w:sz w:val="28"/>
          <w:szCs w:val="28"/>
        </w:rPr>
      </w:pPr>
    </w:p>
    <w:p w:rsidR="00CA59E3" w:rsidRPr="00695FFF" w:rsidRDefault="00CA59E3" w:rsidP="00143E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A59E3" w:rsidRDefault="00CA59E3" w:rsidP="004160C8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CA59E3" w:rsidRDefault="00CA59E3" w:rsidP="004160C8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CA59E3" w:rsidRDefault="00CA59E3" w:rsidP="004160C8">
      <w:pPr>
        <w:jc w:val="center"/>
      </w:pPr>
    </w:p>
    <w:p w:rsidR="00CA59E3" w:rsidRDefault="00CA59E3" w:rsidP="00E87BCA"/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4160C8">
      <w:pPr>
        <w:jc w:val="center"/>
      </w:pPr>
    </w:p>
    <w:p w:rsidR="00CA59E3" w:rsidRDefault="00CA59E3" w:rsidP="002318DA"/>
    <w:p w:rsidR="00CA59E3" w:rsidRDefault="00CA59E3" w:rsidP="004160C8">
      <w:pPr>
        <w:jc w:val="center"/>
      </w:pPr>
    </w:p>
    <w:p w:rsidR="00CA59E3" w:rsidRPr="004A1F78" w:rsidRDefault="00CA59E3" w:rsidP="004160C8">
      <w:pPr>
        <w:jc w:val="center"/>
      </w:pPr>
      <w:r w:rsidRPr="004A1F78">
        <w:t>ПОГОДЖЕНО:</w:t>
      </w:r>
    </w:p>
    <w:p w:rsidR="00CA59E3" w:rsidRPr="004A1F78" w:rsidRDefault="00CA59E3" w:rsidP="004160C8">
      <w:pPr>
        <w:jc w:val="center"/>
      </w:pPr>
    </w:p>
    <w:p w:rsidR="00CA59E3" w:rsidRPr="004A1F78" w:rsidRDefault="00CA59E3" w:rsidP="004160C8">
      <w:pPr>
        <w:jc w:val="center"/>
      </w:pPr>
    </w:p>
    <w:p w:rsidR="00CA59E3" w:rsidRDefault="00CA59E3" w:rsidP="004160C8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CA59E3" w:rsidRPr="004A1F78" w:rsidRDefault="00CA59E3" w:rsidP="004160C8"/>
    <w:p w:rsidR="00CA59E3" w:rsidRPr="004A1F78" w:rsidRDefault="00CA59E3" w:rsidP="004160C8">
      <w:r w:rsidRPr="004A1F78">
        <w:t xml:space="preserve">Голова постійної депутатської </w:t>
      </w:r>
    </w:p>
    <w:p w:rsidR="00CA59E3" w:rsidRPr="004A1F78" w:rsidRDefault="00CA59E3" w:rsidP="004160C8">
      <w:pPr>
        <w:pStyle w:val="Footer"/>
      </w:pPr>
      <w:r w:rsidRPr="004A1F78">
        <w:t>комісії з питань землевідведення</w:t>
      </w:r>
    </w:p>
    <w:p w:rsidR="00CA59E3" w:rsidRPr="004A1F78" w:rsidRDefault="00CA59E3" w:rsidP="004160C8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CA59E3" w:rsidRPr="004A1F78" w:rsidRDefault="00CA59E3" w:rsidP="004160C8">
      <w:pPr>
        <w:pStyle w:val="Footer"/>
        <w:tabs>
          <w:tab w:val="left" w:pos="708"/>
        </w:tabs>
      </w:pPr>
    </w:p>
    <w:p w:rsidR="00CA59E3" w:rsidRDefault="00CA59E3" w:rsidP="004160C8">
      <w:pPr>
        <w:pStyle w:val="Footer"/>
        <w:tabs>
          <w:tab w:val="left" w:pos="708"/>
        </w:tabs>
      </w:pPr>
      <w:r>
        <w:t xml:space="preserve">Головний спеціаліст 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Т.Г. Синявська</w:t>
      </w:r>
    </w:p>
    <w:p w:rsidR="00CA59E3" w:rsidRDefault="00CA59E3" w:rsidP="004160C8">
      <w:pPr>
        <w:pStyle w:val="Footer"/>
        <w:tabs>
          <w:tab w:val="left" w:pos="708"/>
        </w:tabs>
      </w:pPr>
    </w:p>
    <w:p w:rsidR="00CA59E3" w:rsidRDefault="00CA59E3" w:rsidP="004160C8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CA59E3" w:rsidRDefault="00CA59E3" w:rsidP="004160C8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CA59E3" w:rsidRPr="004A1F78" w:rsidRDefault="00CA59E3" w:rsidP="004160C8">
      <w:r>
        <w:t>Начальник У</w:t>
      </w:r>
      <w:r w:rsidRPr="004A1F78">
        <w:t xml:space="preserve">правління                                                      </w:t>
      </w:r>
    </w:p>
    <w:p w:rsidR="00CA59E3" w:rsidRPr="004A1F78" w:rsidRDefault="00CA59E3" w:rsidP="004160C8">
      <w:r w:rsidRPr="004A1F78">
        <w:t xml:space="preserve">з питань комунального майна </w:t>
      </w:r>
    </w:p>
    <w:p w:rsidR="00CA59E3" w:rsidRPr="004A1F78" w:rsidRDefault="00CA59E3" w:rsidP="004160C8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CA59E3" w:rsidRDefault="00CA59E3" w:rsidP="004160C8">
      <w:pPr>
        <w:pStyle w:val="Footer"/>
        <w:tabs>
          <w:tab w:val="clear" w:pos="9355"/>
          <w:tab w:val="right" w:pos="9540"/>
        </w:tabs>
      </w:pPr>
    </w:p>
    <w:p w:rsidR="00CA59E3" w:rsidRDefault="00CA59E3" w:rsidP="004160C8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CA59E3" w:rsidRDefault="00CA59E3" w:rsidP="004160C8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CA59E3" w:rsidRDefault="00CA59E3" w:rsidP="004160C8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Default="00CA59E3"/>
    <w:p w:rsidR="00CA59E3" w:rsidRPr="0011440B" w:rsidRDefault="00CA59E3">
      <w:pPr>
        <w:rPr>
          <w:sz w:val="22"/>
          <w:szCs w:val="22"/>
        </w:rPr>
      </w:pPr>
      <w:r w:rsidRPr="0011440B">
        <w:rPr>
          <w:sz w:val="22"/>
          <w:szCs w:val="22"/>
        </w:rPr>
        <w:t>Вик. Ступак</w:t>
      </w:r>
    </w:p>
    <w:p w:rsidR="00CA59E3" w:rsidRPr="0011440B" w:rsidRDefault="00CA59E3">
      <w:pPr>
        <w:rPr>
          <w:sz w:val="22"/>
          <w:szCs w:val="22"/>
        </w:rPr>
      </w:pPr>
      <w:r w:rsidRPr="0011440B">
        <w:rPr>
          <w:sz w:val="22"/>
          <w:szCs w:val="22"/>
        </w:rPr>
        <w:t>70-483</w:t>
      </w:r>
    </w:p>
    <w:p w:rsidR="00CA59E3" w:rsidRDefault="00CA59E3"/>
    <w:sectPr w:rsidR="00CA59E3" w:rsidSect="003D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5FFA"/>
    <w:multiLevelType w:val="hybridMultilevel"/>
    <w:tmpl w:val="19960702"/>
    <w:lvl w:ilvl="0" w:tplc="10001EBA">
      <w:start w:val="14"/>
      <w:numFmt w:val="decimal"/>
      <w:lvlText w:val="%1."/>
      <w:lvlJc w:val="left"/>
      <w:pPr>
        <w:ind w:left="108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99F59B8"/>
    <w:multiLevelType w:val="hybridMultilevel"/>
    <w:tmpl w:val="E0581F98"/>
    <w:lvl w:ilvl="0" w:tplc="77DCBFC8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42DE4"/>
    <w:multiLevelType w:val="hybridMultilevel"/>
    <w:tmpl w:val="83EC921A"/>
    <w:lvl w:ilvl="0" w:tplc="527CDA90">
      <w:start w:val="20"/>
      <w:numFmt w:val="decimal"/>
      <w:lvlText w:val="%1."/>
      <w:lvlJc w:val="left"/>
      <w:pPr>
        <w:ind w:left="450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1D296E36"/>
    <w:multiLevelType w:val="hybridMultilevel"/>
    <w:tmpl w:val="6F605070"/>
    <w:lvl w:ilvl="0" w:tplc="77DA4132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2430C2"/>
    <w:multiLevelType w:val="hybridMultilevel"/>
    <w:tmpl w:val="0FAA5F1C"/>
    <w:lvl w:ilvl="0" w:tplc="0C9C3E7E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7823F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61753"/>
    <w:multiLevelType w:val="hybridMultilevel"/>
    <w:tmpl w:val="D4DA2B2E"/>
    <w:lvl w:ilvl="0" w:tplc="CF00B2EE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3C0C80"/>
    <w:multiLevelType w:val="hybridMultilevel"/>
    <w:tmpl w:val="65DE7B4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>
    <w:nsid w:val="359F53C3"/>
    <w:multiLevelType w:val="hybridMultilevel"/>
    <w:tmpl w:val="7624AF0E"/>
    <w:lvl w:ilvl="0" w:tplc="AB72E346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086B51"/>
    <w:multiLevelType w:val="hybridMultilevel"/>
    <w:tmpl w:val="2C78868E"/>
    <w:lvl w:ilvl="0" w:tplc="C25CE386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971DCC"/>
    <w:multiLevelType w:val="hybridMultilevel"/>
    <w:tmpl w:val="07DCBE30"/>
    <w:lvl w:ilvl="0" w:tplc="40F0B79A">
      <w:start w:val="19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339"/>
    <w:multiLevelType w:val="hybridMultilevel"/>
    <w:tmpl w:val="FD3A3080"/>
    <w:lvl w:ilvl="0" w:tplc="1DF83566">
      <w:start w:val="21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45631"/>
    <w:multiLevelType w:val="hybridMultilevel"/>
    <w:tmpl w:val="F7540364"/>
    <w:lvl w:ilvl="0" w:tplc="A4A497F4"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2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B476E1"/>
    <w:multiLevelType w:val="hybridMultilevel"/>
    <w:tmpl w:val="480A1CDA"/>
    <w:lvl w:ilvl="0" w:tplc="9638722A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2D554B"/>
    <w:multiLevelType w:val="hybridMultilevel"/>
    <w:tmpl w:val="1CE014BA"/>
    <w:lvl w:ilvl="0" w:tplc="0F767B2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241275"/>
    <w:multiLevelType w:val="hybridMultilevel"/>
    <w:tmpl w:val="D00AD01C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5C012C"/>
    <w:multiLevelType w:val="hybridMultilevel"/>
    <w:tmpl w:val="3FEC91E4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80560E"/>
    <w:multiLevelType w:val="hybridMultilevel"/>
    <w:tmpl w:val="5DB675F0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69825E51"/>
    <w:multiLevelType w:val="hybridMultilevel"/>
    <w:tmpl w:val="26726C7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6CC80F91"/>
    <w:multiLevelType w:val="hybridMultilevel"/>
    <w:tmpl w:val="821E49A0"/>
    <w:lvl w:ilvl="0" w:tplc="C1962128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A7767B"/>
    <w:multiLevelType w:val="hybridMultilevel"/>
    <w:tmpl w:val="B99AD6F4"/>
    <w:lvl w:ilvl="0" w:tplc="546C3FF2">
      <w:start w:val="16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1634132"/>
    <w:multiLevelType w:val="hybridMultilevel"/>
    <w:tmpl w:val="81C2971E"/>
    <w:lvl w:ilvl="0" w:tplc="55225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1" w:tplc="07823F46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8011A"/>
    <w:multiLevelType w:val="multilevel"/>
    <w:tmpl w:val="16F61B20"/>
    <w:lvl w:ilvl="0">
      <w:start w:val="22"/>
      <w:numFmt w:val="decimal"/>
      <w:lvlText w:val="%1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5">
    <w:nsid w:val="7E014913"/>
    <w:multiLevelType w:val="hybridMultilevel"/>
    <w:tmpl w:val="7ED2DF1E"/>
    <w:lvl w:ilvl="0" w:tplc="8026D600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774C76"/>
    <w:multiLevelType w:val="hybridMultilevel"/>
    <w:tmpl w:val="3A7E6D50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7"/>
  </w:num>
  <w:num w:numId="4">
    <w:abstractNumId w:val="23"/>
  </w:num>
  <w:num w:numId="5">
    <w:abstractNumId w:val="16"/>
  </w:num>
  <w:num w:numId="6">
    <w:abstractNumId w:val="6"/>
  </w:num>
  <w:num w:numId="7">
    <w:abstractNumId w:val="18"/>
  </w:num>
  <w:num w:numId="8">
    <w:abstractNumId w:val="15"/>
  </w:num>
  <w:num w:numId="9">
    <w:abstractNumId w:val="22"/>
  </w:num>
  <w:num w:numId="10">
    <w:abstractNumId w:val="4"/>
  </w:num>
  <w:num w:numId="11">
    <w:abstractNumId w:val="24"/>
  </w:num>
  <w:num w:numId="12">
    <w:abstractNumId w:val="21"/>
  </w:num>
  <w:num w:numId="13">
    <w:abstractNumId w:val="7"/>
  </w:num>
  <w:num w:numId="14">
    <w:abstractNumId w:val="9"/>
  </w:num>
  <w:num w:numId="15">
    <w:abstractNumId w:val="0"/>
  </w:num>
  <w:num w:numId="16">
    <w:abstractNumId w:val="2"/>
  </w:num>
  <w:num w:numId="17">
    <w:abstractNumId w:val="3"/>
  </w:num>
  <w:num w:numId="18">
    <w:abstractNumId w:val="8"/>
  </w:num>
  <w:num w:numId="19">
    <w:abstractNumId w:val="10"/>
  </w:num>
  <w:num w:numId="20">
    <w:abstractNumId w:val="25"/>
  </w:num>
  <w:num w:numId="21">
    <w:abstractNumId w:val="1"/>
  </w:num>
  <w:num w:numId="22">
    <w:abstractNumId w:val="14"/>
  </w:num>
  <w:num w:numId="23">
    <w:abstractNumId w:val="13"/>
  </w:num>
  <w:num w:numId="24">
    <w:abstractNumId w:val="11"/>
  </w:num>
  <w:num w:numId="25">
    <w:abstractNumId w:val="5"/>
  </w:num>
  <w:num w:numId="26">
    <w:abstractNumId w:val="19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0C8"/>
    <w:rsid w:val="000800AB"/>
    <w:rsid w:val="0009245D"/>
    <w:rsid w:val="000A5B39"/>
    <w:rsid w:val="000B1A69"/>
    <w:rsid w:val="0011440B"/>
    <w:rsid w:val="00143E94"/>
    <w:rsid w:val="002318DA"/>
    <w:rsid w:val="00252574"/>
    <w:rsid w:val="002E1469"/>
    <w:rsid w:val="00354833"/>
    <w:rsid w:val="003C15F4"/>
    <w:rsid w:val="003D427B"/>
    <w:rsid w:val="004160C8"/>
    <w:rsid w:val="004A1F78"/>
    <w:rsid w:val="004E1C85"/>
    <w:rsid w:val="00526CCD"/>
    <w:rsid w:val="00565B51"/>
    <w:rsid w:val="00596D02"/>
    <w:rsid w:val="0060073A"/>
    <w:rsid w:val="00695FFF"/>
    <w:rsid w:val="006C4BF1"/>
    <w:rsid w:val="006D1DA0"/>
    <w:rsid w:val="00706C49"/>
    <w:rsid w:val="007A706F"/>
    <w:rsid w:val="00A53E1E"/>
    <w:rsid w:val="00A833D4"/>
    <w:rsid w:val="00AB2E07"/>
    <w:rsid w:val="00AC198A"/>
    <w:rsid w:val="00B52B60"/>
    <w:rsid w:val="00BD6163"/>
    <w:rsid w:val="00C433CD"/>
    <w:rsid w:val="00C47016"/>
    <w:rsid w:val="00CA59E3"/>
    <w:rsid w:val="00D97186"/>
    <w:rsid w:val="00E87BCA"/>
    <w:rsid w:val="00F140C3"/>
    <w:rsid w:val="00FC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27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4160C8"/>
    <w:rPr>
      <w:rFonts w:cs="Times New Roman"/>
    </w:rPr>
  </w:style>
  <w:style w:type="paragraph" w:customStyle="1" w:styleId="p2">
    <w:name w:val="p2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DefaultParagraphFont"/>
    <w:uiPriority w:val="99"/>
    <w:rsid w:val="004160C8"/>
    <w:rPr>
      <w:rFonts w:cs="Times New Roman"/>
    </w:rPr>
  </w:style>
  <w:style w:type="paragraph" w:customStyle="1" w:styleId="p8">
    <w:name w:val="p8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character" w:customStyle="1" w:styleId="s3">
    <w:name w:val="s3"/>
    <w:basedOn w:val="DefaultParagraphFont"/>
    <w:uiPriority w:val="99"/>
    <w:rsid w:val="004160C8"/>
    <w:rPr>
      <w:rFonts w:cs="Times New Roman"/>
    </w:rPr>
  </w:style>
  <w:style w:type="paragraph" w:customStyle="1" w:styleId="p9">
    <w:name w:val="p9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4160C8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60C8"/>
    <w:rPr>
      <w:sz w:val="24"/>
    </w:rPr>
  </w:style>
  <w:style w:type="character" w:styleId="PageNumber">
    <w:name w:val="page number"/>
    <w:basedOn w:val="DefaultParagraphFont"/>
    <w:uiPriority w:val="99"/>
    <w:rsid w:val="004160C8"/>
    <w:rPr>
      <w:rFonts w:cs="Times New Roman"/>
    </w:rPr>
  </w:style>
  <w:style w:type="paragraph" w:customStyle="1" w:styleId="p10">
    <w:name w:val="p10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paragraph" w:customStyle="1" w:styleId="p11">
    <w:name w:val="p11"/>
    <w:basedOn w:val="Normal"/>
    <w:uiPriority w:val="99"/>
    <w:rsid w:val="004160C8"/>
    <w:pPr>
      <w:spacing w:before="100" w:beforeAutospacing="1" w:after="100" w:afterAutospacing="1"/>
    </w:pPr>
    <w:rPr>
      <w:lang w:val="ru-RU"/>
    </w:rPr>
  </w:style>
  <w:style w:type="character" w:customStyle="1" w:styleId="s4">
    <w:name w:val="s4"/>
    <w:basedOn w:val="DefaultParagraphFont"/>
    <w:uiPriority w:val="99"/>
    <w:rsid w:val="004160C8"/>
    <w:rPr>
      <w:rFonts w:cs="Times New Roman"/>
    </w:rPr>
  </w:style>
  <w:style w:type="character" w:customStyle="1" w:styleId="s2">
    <w:name w:val="s2"/>
    <w:basedOn w:val="DefaultParagraphFont"/>
    <w:uiPriority w:val="99"/>
    <w:rsid w:val="004160C8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4160C8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4160C8"/>
    <w:rPr>
      <w:sz w:val="28"/>
      <w:lang w:val="uk-UA" w:eastAsia="ru-RU"/>
    </w:rPr>
  </w:style>
  <w:style w:type="paragraph" w:customStyle="1" w:styleId="StyleZakonu">
    <w:name w:val="StyleZakonu"/>
    <w:basedOn w:val="Normal"/>
    <w:uiPriority w:val="99"/>
    <w:rsid w:val="004160C8"/>
    <w:pPr>
      <w:spacing w:after="60" w:line="220" w:lineRule="exact"/>
      <w:ind w:firstLine="284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447</Words>
  <Characters>2549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2018-03-06T06:47:00Z</cp:lastPrinted>
  <dcterms:created xsi:type="dcterms:W3CDTF">2018-03-06T06:47:00Z</dcterms:created>
  <dcterms:modified xsi:type="dcterms:W3CDTF">2018-03-06T06:47:00Z</dcterms:modified>
</cp:coreProperties>
</file>